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B719D" w14:textId="4D7E2B90" w:rsidR="001747DF" w:rsidRPr="00924E17" w:rsidRDefault="001747DF" w:rsidP="001747DF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14-bis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</w:t>
      </w:r>
      <w:r w:rsidR="002D7374">
        <w:rPr>
          <w:rFonts w:ascii="Arial" w:eastAsia="Batang" w:hAnsi="Arial" w:cs="Arial"/>
          <w:b/>
          <w:bCs/>
          <w:sz w:val="24"/>
          <w:szCs w:val="24"/>
          <w:lang w:val="de-DE"/>
        </w:rPr>
        <w:t>09191</w:t>
      </w:r>
    </w:p>
    <w:p w14:paraId="50825A18" w14:textId="77777777" w:rsidR="001747DF" w:rsidRPr="00924E17" w:rsidRDefault="001747DF" w:rsidP="001747DF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Xiamen, China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October 09</w:t>
      </w:r>
      <w:r w:rsidRPr="00E16620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13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1747DF" w:rsidRDefault="00AC0893" w:rsidP="00334A56">
      <w:pPr>
        <w:spacing w:after="0"/>
        <w:jc w:val="both"/>
        <w:rPr>
          <w:rFonts w:ascii="Arial" w:hAnsi="Arial" w:cs="Arial"/>
          <w:b/>
          <w:sz w:val="24"/>
          <w:lang w:val="de-DE"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4B2DD226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C73996">
        <w:rPr>
          <w:rFonts w:ascii="Arial" w:hAnsi="Arial" w:cs="Arial"/>
          <w:b/>
          <w:sz w:val="24"/>
        </w:rPr>
        <w:t>Discussion on UE features for NES</w:t>
      </w:r>
    </w:p>
    <w:p w14:paraId="28B115E4" w14:textId="28B1044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1747DF">
        <w:rPr>
          <w:rFonts w:ascii="Arial" w:hAnsi="Arial" w:cs="Arial"/>
          <w:b/>
          <w:sz w:val="24"/>
        </w:rPr>
        <w:t>8</w:t>
      </w:r>
      <w:r w:rsidRPr="00D71420">
        <w:rPr>
          <w:rFonts w:ascii="Arial" w:hAnsi="Arial" w:cs="Arial"/>
          <w:b/>
          <w:sz w:val="24"/>
        </w:rPr>
        <w:t>.</w:t>
      </w:r>
      <w:r w:rsidR="00C73996">
        <w:rPr>
          <w:rFonts w:ascii="Arial" w:hAnsi="Arial" w:cs="Arial"/>
          <w:b/>
          <w:sz w:val="24"/>
        </w:rPr>
        <w:t>16</w:t>
      </w:r>
      <w:r w:rsidR="00706C93" w:rsidRPr="00D71420">
        <w:rPr>
          <w:rFonts w:ascii="Arial" w:hAnsi="Arial" w:cs="Arial"/>
          <w:b/>
          <w:sz w:val="24"/>
        </w:rPr>
        <w:t>.</w:t>
      </w:r>
      <w:r w:rsidR="00C73996">
        <w:rPr>
          <w:rFonts w:ascii="Arial" w:hAnsi="Arial" w:cs="Arial"/>
          <w:b/>
          <w:sz w:val="24"/>
        </w:rPr>
        <w:t>5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1CB91334" w:rsidR="007344B1" w:rsidRPr="00D71420" w:rsidRDefault="00DC10A6" w:rsidP="00BA6B50">
      <w:pPr>
        <w:jc w:val="both"/>
        <w:rPr>
          <w:lang w:eastAsia="zh-CN"/>
        </w:rPr>
      </w:pPr>
      <w:r w:rsidRPr="00D71420">
        <w:rPr>
          <w:lang w:eastAsia="zh-CN"/>
        </w:rPr>
        <w:t>In this document</w:t>
      </w:r>
      <w:r w:rsidR="00BF1790" w:rsidRPr="00D71420">
        <w:rPr>
          <w:lang w:eastAsia="zh-CN"/>
        </w:rPr>
        <w:t>, we discuss the</w:t>
      </w:r>
      <w:r w:rsidR="00814539">
        <w:rPr>
          <w:lang w:eastAsia="zh-CN"/>
        </w:rPr>
        <w:t xml:space="preserve"> </w:t>
      </w:r>
      <w:r w:rsidR="00BF1E18">
        <w:rPr>
          <w:lang w:eastAsia="zh-CN"/>
        </w:rPr>
        <w:t xml:space="preserve">remaining </w:t>
      </w:r>
      <w:r w:rsidR="00814539">
        <w:rPr>
          <w:lang w:eastAsia="zh-CN"/>
        </w:rPr>
        <w:t>issues with</w:t>
      </w:r>
      <w:r w:rsidR="00BF1790" w:rsidRPr="00D71420">
        <w:rPr>
          <w:lang w:eastAsia="zh-CN"/>
        </w:rPr>
        <w:t xml:space="preserve"> </w:t>
      </w:r>
      <w:r w:rsidR="007B3B0C" w:rsidRPr="00D71420">
        <w:rPr>
          <w:lang w:eastAsia="zh-CN"/>
        </w:rPr>
        <w:t xml:space="preserve">network energy saving </w:t>
      </w:r>
      <w:r w:rsidR="00BF1E18">
        <w:rPr>
          <w:lang w:eastAsia="zh-CN"/>
        </w:rPr>
        <w:t xml:space="preserve">UE </w:t>
      </w:r>
      <w:r w:rsidR="00296E2A" w:rsidRPr="00D71420">
        <w:rPr>
          <w:lang w:eastAsia="zh-CN"/>
        </w:rPr>
        <w:t>features</w:t>
      </w:r>
      <w:r w:rsidR="007B3B0C" w:rsidRPr="00D71420">
        <w:rPr>
          <w:lang w:eastAsia="zh-CN"/>
        </w:rPr>
        <w:t>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527E003A" w14:textId="560A07B8" w:rsidR="00472E60" w:rsidRDefault="00CF5824" w:rsidP="00472E60">
      <w:pPr>
        <w:jc w:val="both"/>
        <w:rPr>
          <w:lang w:eastAsia="x-none"/>
        </w:rPr>
      </w:pPr>
      <w:r>
        <w:rPr>
          <w:lang w:eastAsia="x-none"/>
        </w:rPr>
        <w:t xml:space="preserve">Discussion on whether 3GPP should introduce a separate simultaneous CSI-RS port </w:t>
      </w:r>
      <w:r w:rsidR="006F15A5">
        <w:rPr>
          <w:lang w:eastAsia="x-none"/>
        </w:rPr>
        <w:t xml:space="preserve">reception was captured </w:t>
      </w:r>
      <w:r w:rsidR="00892168">
        <w:rPr>
          <w:lang w:eastAsia="x-none"/>
        </w:rPr>
        <w:t xml:space="preserve">by yellow highlight description in </w:t>
      </w:r>
      <w:r w:rsidR="006A0BE9">
        <w:rPr>
          <w:lang w:eastAsia="x-none"/>
        </w:rPr>
        <w:t xml:space="preserve">Feature group </w:t>
      </w:r>
      <w:r w:rsidR="00102B32">
        <w:rPr>
          <w:lang w:eastAsia="x-none"/>
        </w:rPr>
        <w:t xml:space="preserve">42-1, 42-1a, </w:t>
      </w:r>
      <w:r w:rsidR="00755949">
        <w:rPr>
          <w:lang w:eastAsia="x-none"/>
        </w:rPr>
        <w:t xml:space="preserve">42-2, and 42-2a. Example of the component </w:t>
      </w:r>
      <w:r w:rsidR="00DB5063">
        <w:rPr>
          <w:lang w:eastAsia="x-none"/>
        </w:rPr>
        <w:t xml:space="preserve">4, 5, and 6 </w:t>
      </w:r>
      <w:r w:rsidR="00755949">
        <w:rPr>
          <w:lang w:eastAsia="x-none"/>
        </w:rPr>
        <w:t>in question for FG42-1 is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991"/>
        <w:gridCol w:w="5314"/>
      </w:tblGrid>
      <w:tr w:rsidR="00755949" w:rsidRPr="00755949" w14:paraId="747692E4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9B81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366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A3D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</w:tr>
      <w:tr w:rsidR="00755949" w:rsidRPr="00755949" w14:paraId="2AD8BD24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1F88" w14:textId="1119300E" w:rsidR="00755949" w:rsidRPr="00755949" w:rsidRDefault="00755949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4AB1" w14:textId="77777777" w:rsidR="00755949" w:rsidRPr="00755949" w:rsidRDefault="00755949" w:rsidP="00B4115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Spatial domain adaptation with CSI feedback based on CSI report sub-configuration(s) </w:t>
            </w:r>
            <w:r w:rsidRPr="00755949">
              <w:rPr>
                <w:rFonts w:ascii="Times New Roman" w:hAnsi="Times New Roman"/>
                <w:color w:val="000000" w:themeColor="text1"/>
                <w:szCs w:val="18"/>
                <w:highlight w:val="yellow"/>
                <w:lang w:eastAsia="zh-CN"/>
              </w:rPr>
              <w:t>[for periodic and aperiodic CSI reporting]</w:t>
            </w:r>
            <w:r w:rsidRPr="00755949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6188" w14:textId="77777777" w:rsidR="00755949" w:rsidRPr="00755949" w:rsidRDefault="00755949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 w:rsidRPr="00755949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] </w:t>
            </w: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[for each of periodic and aperiodic CSI reporting]</w:t>
            </w:r>
          </w:p>
          <w:p w14:paraId="664C9A8F" w14:textId="77777777" w:rsidR="00755949" w:rsidRPr="00755949" w:rsidRDefault="00755949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23D25F54" w14:textId="77777777" w:rsidR="00755949" w:rsidRPr="00755949" w:rsidRDefault="00755949" w:rsidP="00B41156">
            <w:pPr>
              <w:rPr>
                <w:color w:val="000000" w:themeColor="text1"/>
                <w:sz w:val="18"/>
                <w:szCs w:val="18"/>
              </w:rPr>
            </w:pPr>
            <w:r w:rsidRPr="00755949">
              <w:rPr>
                <w:color w:val="000000" w:themeColor="text1"/>
                <w:sz w:val="18"/>
                <w:szCs w:val="18"/>
                <w:highlight w:val="yellow"/>
              </w:rPr>
              <w:t>[2. Report of N CSI(s) in one CSI report where each CSI corresponds to one sub-configuration.]</w:t>
            </w:r>
          </w:p>
          <w:p w14:paraId="589FEB43" w14:textId="77777777" w:rsidR="00755949" w:rsidRPr="00755949" w:rsidRDefault="00755949" w:rsidP="00B4115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[3. Supported maximum number of </w:t>
            </w:r>
            <w:r w:rsidRPr="00755949">
              <w:rPr>
                <w:color w:val="000000" w:themeColor="text1"/>
                <w:sz w:val="18"/>
                <w:szCs w:val="18"/>
                <w:highlight w:val="yellow"/>
              </w:rPr>
              <w:t>simultaneous NZP-CSI-RS resources per CC</w:t>
            </w:r>
          </w:p>
          <w:p w14:paraId="0A1149B4" w14:textId="77777777" w:rsidR="00755949" w:rsidRPr="00755949" w:rsidRDefault="00755949" w:rsidP="00B4115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4. Supported maximum number of </w:t>
            </w:r>
            <w:r w:rsidRPr="00755949">
              <w:rPr>
                <w:color w:val="000000" w:themeColor="text1"/>
                <w:sz w:val="18"/>
                <w:szCs w:val="18"/>
                <w:highlight w:val="yellow"/>
              </w:rPr>
              <w:t>total CSI-RS ports in simultaneous NZP-CSI-RS resources per CC</w:t>
            </w:r>
          </w:p>
          <w:p w14:paraId="54452221" w14:textId="77777777" w:rsidR="00755949" w:rsidRPr="00755949" w:rsidRDefault="00755949" w:rsidP="00B4115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5. Supported maximum number of </w:t>
            </w:r>
            <w:r w:rsidRPr="00755949">
              <w:rPr>
                <w:color w:val="000000" w:themeColor="text1"/>
                <w:sz w:val="18"/>
                <w:szCs w:val="18"/>
                <w:highlight w:val="yellow"/>
              </w:rPr>
              <w:t>total CSI-RS ports in simultaneous NZP-CSI-RS resources in active BWPs across all CCs</w:t>
            </w:r>
          </w:p>
          <w:p w14:paraId="7B3B3E7A" w14:textId="77777777" w:rsidR="00755949" w:rsidRPr="00755949" w:rsidRDefault="00755949" w:rsidP="00B41156">
            <w:pPr>
              <w:rPr>
                <w:color w:val="000000" w:themeColor="text1"/>
                <w:sz w:val="18"/>
                <w:szCs w:val="18"/>
              </w:rPr>
            </w:pPr>
            <w:r w:rsidRPr="00755949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6. Supported maximum number of </w:t>
            </w:r>
            <w:r w:rsidRPr="00755949">
              <w:rPr>
                <w:color w:val="000000" w:themeColor="text1"/>
                <w:sz w:val="18"/>
                <w:szCs w:val="18"/>
                <w:highlight w:val="yellow"/>
              </w:rPr>
              <w:t>simultaneous NZP-CSI-RS resources in active BWPs across all CCs]</w:t>
            </w:r>
          </w:p>
        </w:tc>
      </w:tr>
    </w:tbl>
    <w:p w14:paraId="25DA6698" w14:textId="448926EF" w:rsidR="00755949" w:rsidRDefault="00755949" w:rsidP="00472E60">
      <w:pPr>
        <w:jc w:val="both"/>
        <w:rPr>
          <w:lang w:eastAsia="x-none"/>
        </w:rPr>
      </w:pPr>
    </w:p>
    <w:p w14:paraId="2F01C866" w14:textId="70D82F0E" w:rsidR="00755949" w:rsidRDefault="00755949" w:rsidP="00472E60">
      <w:pPr>
        <w:jc w:val="both"/>
        <w:rPr>
          <w:lang w:eastAsia="x-none"/>
        </w:rPr>
      </w:pPr>
      <w:r>
        <w:rPr>
          <w:lang w:eastAsia="x-none"/>
        </w:rPr>
        <w:t>Similar description is available for 42-1, 42-1a, 42-2, and 42-2a.</w:t>
      </w:r>
      <w:r w:rsidR="00DB5063">
        <w:rPr>
          <w:lang w:eastAsia="x-none"/>
        </w:rPr>
        <w:t xml:space="preserve"> The potential issue of having separate max</w:t>
      </w:r>
      <w:r w:rsidR="00A1257F">
        <w:rPr>
          <w:lang w:eastAsia="x-none"/>
        </w:rPr>
        <w:t xml:space="preserve">imum simultaneous NZP-CSI-RS resource for </w:t>
      </w:r>
      <w:r w:rsidR="00803C49">
        <w:rPr>
          <w:lang w:eastAsia="x-none"/>
        </w:rPr>
        <w:t>aperiodic and periodic CSI report for spatial domain</w:t>
      </w:r>
      <w:r w:rsidR="00A86D76">
        <w:rPr>
          <w:lang w:eastAsia="x-none"/>
        </w:rPr>
        <w:t xml:space="preserve"> NES enhancement</w:t>
      </w:r>
      <w:r w:rsidR="00803C49">
        <w:rPr>
          <w:lang w:eastAsia="x-none"/>
        </w:rPr>
        <w:t>, semi-persistent CSI report for spatial domain</w:t>
      </w:r>
      <w:r w:rsidR="00A86D76">
        <w:rPr>
          <w:lang w:eastAsia="x-none"/>
        </w:rPr>
        <w:t xml:space="preserve"> </w:t>
      </w:r>
      <w:r w:rsidR="00A86D76">
        <w:rPr>
          <w:lang w:eastAsia="x-none"/>
        </w:rPr>
        <w:t>NES enhancement</w:t>
      </w:r>
      <w:r w:rsidR="00803C49">
        <w:rPr>
          <w:lang w:eastAsia="x-none"/>
        </w:rPr>
        <w:t xml:space="preserve">, </w:t>
      </w:r>
      <w:r w:rsidR="00803C49">
        <w:rPr>
          <w:lang w:eastAsia="x-none"/>
        </w:rPr>
        <w:t xml:space="preserve">aperiodic and periodic CSI report for </w:t>
      </w:r>
      <w:r w:rsidR="00803C49">
        <w:rPr>
          <w:lang w:eastAsia="x-none"/>
        </w:rPr>
        <w:t>power</w:t>
      </w:r>
      <w:r w:rsidR="00803C49">
        <w:rPr>
          <w:lang w:eastAsia="x-none"/>
        </w:rPr>
        <w:t xml:space="preserve"> domain</w:t>
      </w:r>
      <w:r w:rsidR="00A86D76">
        <w:rPr>
          <w:lang w:eastAsia="x-none"/>
        </w:rPr>
        <w:t xml:space="preserve"> </w:t>
      </w:r>
      <w:r w:rsidR="00A86D76">
        <w:rPr>
          <w:lang w:eastAsia="x-none"/>
        </w:rPr>
        <w:t>NES enhancement</w:t>
      </w:r>
      <w:r w:rsidR="00803C49">
        <w:rPr>
          <w:lang w:eastAsia="x-none"/>
        </w:rPr>
        <w:t xml:space="preserve">, </w:t>
      </w:r>
      <w:r w:rsidR="00A86D76">
        <w:rPr>
          <w:lang w:eastAsia="x-none"/>
        </w:rPr>
        <w:t xml:space="preserve">and </w:t>
      </w:r>
      <w:r w:rsidR="00803C49">
        <w:rPr>
          <w:lang w:eastAsia="x-none"/>
        </w:rPr>
        <w:t xml:space="preserve">semi-persistent CSI report for </w:t>
      </w:r>
      <w:r w:rsidR="00803C49">
        <w:rPr>
          <w:lang w:eastAsia="x-none"/>
        </w:rPr>
        <w:t>power</w:t>
      </w:r>
      <w:r w:rsidR="00803C49">
        <w:rPr>
          <w:lang w:eastAsia="x-none"/>
        </w:rPr>
        <w:t xml:space="preserve"> domain</w:t>
      </w:r>
      <w:r w:rsidR="00A86D76">
        <w:rPr>
          <w:lang w:eastAsia="x-none"/>
        </w:rPr>
        <w:t xml:space="preserve"> </w:t>
      </w:r>
      <w:r w:rsidR="00A86D76">
        <w:rPr>
          <w:lang w:eastAsia="x-none"/>
        </w:rPr>
        <w:t>NES enhancement</w:t>
      </w:r>
      <w:r w:rsidR="00A86D76">
        <w:rPr>
          <w:lang w:eastAsia="x-none"/>
        </w:rPr>
        <w:t xml:space="preserve"> is that </w:t>
      </w:r>
      <w:r w:rsidR="007B4853">
        <w:rPr>
          <w:lang w:eastAsia="x-none"/>
        </w:rPr>
        <w:t xml:space="preserve">if UE reports different capability for each of the features it can cause problems for gNB to </w:t>
      </w:r>
      <w:r w:rsidR="003A4B3B">
        <w:rPr>
          <w:lang w:eastAsia="x-none"/>
        </w:rPr>
        <w:t xml:space="preserve">be able to leverage shared NZP-CSI-RS configurations across A/P/SI-CSI reports. The </w:t>
      </w:r>
      <w:r w:rsidR="007B4853">
        <w:rPr>
          <w:lang w:eastAsia="x-none"/>
        </w:rPr>
        <w:t>gNB may typically want to re-use the same NZP-CSI-RS for A-CSI, P-CSI and SP-CSI</w:t>
      </w:r>
      <w:r w:rsidR="003A4B3B">
        <w:rPr>
          <w:lang w:eastAsia="x-none"/>
        </w:rPr>
        <w:t xml:space="preserve"> feedback. If the UE has different capability for </w:t>
      </w:r>
      <w:r w:rsidR="00564561">
        <w:rPr>
          <w:lang w:eastAsia="x-none"/>
        </w:rPr>
        <w:t>the various types of feedback, gNB has no choice but to apply and use the most restrictive CSI-RS configuration</w:t>
      </w:r>
      <w:r w:rsidR="009721A5">
        <w:rPr>
          <w:lang w:eastAsia="x-none"/>
        </w:rPr>
        <w:t>. Having to configure separate set of CSI-RS configurations for every different CSI feedback is impractical for gNB operations.</w:t>
      </w:r>
    </w:p>
    <w:p w14:paraId="307128F7" w14:textId="43EBFBBC" w:rsidR="001A1BCC" w:rsidRDefault="006B580D" w:rsidP="001A1BCC">
      <w:pPr>
        <w:jc w:val="both"/>
        <w:rPr>
          <w:lang w:eastAsia="x-none"/>
        </w:rPr>
      </w:pPr>
      <w:r>
        <w:rPr>
          <w:lang w:eastAsia="x-none"/>
        </w:rPr>
        <w:t xml:space="preserve">Therefore, if subcomponent </w:t>
      </w:r>
      <w:r w:rsidR="00046A52">
        <w:rPr>
          <w:lang w:eastAsia="x-none"/>
        </w:rPr>
        <w:t xml:space="preserve">3, </w:t>
      </w:r>
      <w:r>
        <w:rPr>
          <w:lang w:eastAsia="x-none"/>
        </w:rPr>
        <w:t xml:space="preserve">4, 5, and 6 pertaining to simultaneous NZP-CSI-RS resources capability should be captured for NES CSI report, we strong suggest that this be a separate </w:t>
      </w:r>
      <w:r w:rsidR="00CE5163">
        <w:rPr>
          <w:lang w:eastAsia="x-none"/>
        </w:rPr>
        <w:t xml:space="preserve">capability that applies to all CSI feedback enhancements for NES. </w:t>
      </w:r>
      <w:r w:rsidR="001A1BCC">
        <w:rPr>
          <w:lang w:eastAsia="x-none"/>
        </w:rPr>
        <w:t>Also, i</w:t>
      </w:r>
      <w:r w:rsidR="001A1BCC">
        <w:rPr>
          <w:lang w:eastAsia="x-none"/>
        </w:rPr>
        <w:t xml:space="preserve">n order for the network to fully utilize the different CSI-RS configurations for spatial and power domain, it is </w:t>
      </w:r>
      <w:r w:rsidR="001A1BCC">
        <w:rPr>
          <w:lang w:eastAsia="x-none"/>
        </w:rPr>
        <w:lastRenderedPageBreak/>
        <w:t xml:space="preserve">critical that larger number of simultaneous CSI-RS ports can be configured. </w:t>
      </w:r>
      <w:r w:rsidR="001A1BCC">
        <w:rPr>
          <w:lang w:eastAsia="x-none"/>
        </w:rPr>
        <w:t>W</w:t>
      </w:r>
      <w:r w:rsidR="001A1BCC">
        <w:rPr>
          <w:lang w:eastAsia="x-none"/>
        </w:rPr>
        <w:t>e suggest that m</w:t>
      </w:r>
      <w:r w:rsidR="008C4801">
        <w:rPr>
          <w:lang w:eastAsia="x-none"/>
        </w:rPr>
        <w:t>inimum value to be higher compared to Rel-15 capability in FG2-33.</w:t>
      </w:r>
    </w:p>
    <w:p w14:paraId="7EF505FF" w14:textId="478CE649" w:rsidR="00CE5163" w:rsidRPr="00CA45B6" w:rsidRDefault="00CE5163" w:rsidP="00472E60">
      <w:pPr>
        <w:jc w:val="both"/>
        <w:rPr>
          <w:b/>
          <w:bCs/>
          <w:lang w:eastAsia="x-none"/>
        </w:rPr>
      </w:pPr>
      <w:r w:rsidRPr="00CA45B6">
        <w:rPr>
          <w:b/>
          <w:bCs/>
          <w:lang w:eastAsia="x-none"/>
        </w:rPr>
        <w:t>Proposal 1:</w:t>
      </w:r>
    </w:p>
    <w:p w14:paraId="4AD5B450" w14:textId="1A130EA8" w:rsidR="00CE5163" w:rsidRDefault="00CE5163" w:rsidP="00CE5163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Remove total CSI-RS port in simultaneous NZP-CSI-RS resource</w:t>
      </w:r>
      <w:r w:rsidR="00577DE2">
        <w:rPr>
          <w:lang w:eastAsia="x-none"/>
        </w:rPr>
        <w:t xml:space="preserve"> related sub-components from FG42-1, FG42-1a, FG42-2, and FG42-a, and create a new FG</w:t>
      </w:r>
      <w:r w:rsidR="000F6E10">
        <w:rPr>
          <w:lang w:eastAsia="x-none"/>
        </w:rPr>
        <w:t>42-3</w:t>
      </w:r>
      <w:r w:rsidR="0022527B">
        <w:rPr>
          <w:lang w:eastAsia="x-none"/>
        </w:rPr>
        <w:t xml:space="preserve"> that contains CSI-RS port limitations for all spatial and power domain CSI feedback enhancements.</w:t>
      </w:r>
    </w:p>
    <w:p w14:paraId="0F02BC90" w14:textId="39902646" w:rsidR="00E6399D" w:rsidRDefault="00270F18" w:rsidP="00CE5163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the following value ranges for each sub-component:</w:t>
      </w:r>
    </w:p>
    <w:p w14:paraId="46437BB5" w14:textId="44E2705D" w:rsidR="00270F18" w:rsidRDefault="00270F18" w:rsidP="00270F18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simultaneous NZP-CSI-RS resources per CC</w:t>
      </w:r>
      <w:r w:rsidR="002A051E">
        <w:rPr>
          <w:lang w:eastAsia="x-none"/>
        </w:rPr>
        <w:t>: 8 ~ 64</w:t>
      </w:r>
    </w:p>
    <w:p w14:paraId="25EDB8EE" w14:textId="12C3713E" w:rsidR="00270F18" w:rsidRDefault="00270F18" w:rsidP="00270F18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total CSI-RS ports in simultaneous NZP-CSI-RS resources per CC</w:t>
      </w:r>
      <w:r w:rsidR="002A051E">
        <w:rPr>
          <w:lang w:eastAsia="x-none"/>
        </w:rPr>
        <w:t>: 32 ~ 256</w:t>
      </w:r>
    </w:p>
    <w:p w14:paraId="2BDC44B3" w14:textId="3DC55FA3" w:rsidR="00270F18" w:rsidRDefault="00270F18" w:rsidP="00270F18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simultaneous NZP-CSI-RS resources in active BWPs across all CCs</w:t>
      </w:r>
      <w:r w:rsidR="002A051E">
        <w:rPr>
          <w:lang w:eastAsia="x-none"/>
        </w:rPr>
        <w:t>: 32 ~ 256</w:t>
      </w:r>
    </w:p>
    <w:p w14:paraId="63F93140" w14:textId="4C7D54F3" w:rsidR="00131E8D" w:rsidRDefault="00270F18" w:rsidP="00AB4F89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total CSI-RS ports in simultaneous NZP-CSI-RS resources in active BWPs across all CCs</w:t>
      </w:r>
      <w:r w:rsidR="002A051E">
        <w:rPr>
          <w:lang w:eastAsia="x-none"/>
        </w:rPr>
        <w:t>: 32 ~ 256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848"/>
        <w:gridCol w:w="4590"/>
        <w:gridCol w:w="1867"/>
      </w:tblGrid>
      <w:tr w:rsidR="004359A7" w:rsidRPr="00755949" w14:paraId="1F5B23FA" w14:textId="635FD888" w:rsidTr="004359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8589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9DA2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008E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AFF" w14:textId="7877C34D" w:rsidR="004359A7" w:rsidRPr="004359A7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Value</w:t>
            </w:r>
          </w:p>
        </w:tc>
      </w:tr>
      <w:tr w:rsidR="004359A7" w:rsidRPr="00755949" w14:paraId="2871CA10" w14:textId="63B323FA" w:rsidTr="004359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024E" w14:textId="77777777" w:rsidR="004359A7" w:rsidRDefault="004359A7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3</w:t>
            </w:r>
          </w:p>
          <w:p w14:paraId="067FDFE0" w14:textId="0CE1AFEB" w:rsidR="00493CBE" w:rsidRPr="00755949" w:rsidRDefault="00493CBE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(new)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54BC" w14:textId="1832AD0A" w:rsidR="004359A7" w:rsidRPr="00755949" w:rsidRDefault="004359A7" w:rsidP="00B4115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Supported maximum number of total CSI-RS ports in simultaneous NZP-CSI-RS resources for any of supported spatial and power domain adaptation with CSI feedback based on sub-configuration(s).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34ED" w14:textId="116EF2DA" w:rsidR="004359A7" w:rsidRPr="00046A52" w:rsidRDefault="004359A7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35E82624" w14:textId="5E75737B" w:rsidR="004359A7" w:rsidRPr="00046A52" w:rsidRDefault="004359A7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4CC3EE6D" w14:textId="3BC1D237" w:rsidR="00446EDA" w:rsidRDefault="00446EDA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in active BWPs across all CCs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260BF5D7" w14:textId="45ED3626" w:rsidR="004359A7" w:rsidRPr="00046A52" w:rsidRDefault="00446EDA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4</w:t>
            </w:r>
            <w:r w:rsidR="004359A7"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="004359A7" w:rsidRPr="00046A52">
              <w:rPr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33E30CE0" w14:textId="431EB9F5" w:rsidR="004359A7" w:rsidRPr="00046A52" w:rsidRDefault="004359A7" w:rsidP="00B411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C58" w14:textId="77777777" w:rsidR="004359A7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Component-1:</w:t>
            </w:r>
          </w:p>
          <w:p w14:paraId="333DE2CC" w14:textId="60F55E9D" w:rsidR="001A1BCC" w:rsidRDefault="00131E8D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131E8D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5 ~ 64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C473D5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8 ~ </w:t>
            </w:r>
            <w:r w:rsidR="00844511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64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6051D966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Component-2:</w:t>
            </w:r>
          </w:p>
          <w:p w14:paraId="1AFC438A" w14:textId="733A58AE" w:rsidR="001A1BCC" w:rsidRDefault="00EA216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131E8D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 ~ 128</w:t>
            </w:r>
            <w:r w:rsidR="00844511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256</w:t>
            </w:r>
          </w:p>
          <w:p w14:paraId="54CA7172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3:</w:t>
            </w:r>
          </w:p>
          <w:p w14:paraId="3C5A6C19" w14:textId="04BD3414" w:rsidR="001A1BCC" w:rsidRDefault="00446EDA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373284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 ~ 128</w:t>
            </w:r>
            <w:r w:rsidR="00131E8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</w:t>
            </w:r>
            <w:r w:rsidR="0037328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256</w:t>
            </w:r>
          </w:p>
          <w:p w14:paraId="63B33785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4:</w:t>
            </w:r>
          </w:p>
          <w:p w14:paraId="6A7817FE" w14:textId="4731E743" w:rsidR="008C4801" w:rsidRDefault="008C4801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373284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446EDA" w:rsidRPr="00373284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 xml:space="preserve"> ~ 256</w:t>
            </w:r>
            <w:r w:rsidR="0037328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512</w:t>
            </w:r>
          </w:p>
        </w:tc>
      </w:tr>
    </w:tbl>
    <w:p w14:paraId="0D639C73" w14:textId="77777777" w:rsidR="001775CC" w:rsidRDefault="001775CC" w:rsidP="00472E60">
      <w:pPr>
        <w:jc w:val="both"/>
        <w:rPr>
          <w:lang w:eastAsia="x-none"/>
        </w:rPr>
      </w:pPr>
    </w:p>
    <w:p w14:paraId="604CD44C" w14:textId="77777777" w:rsidR="00FA18D2" w:rsidRPr="00D71420" w:rsidRDefault="00FA18D2" w:rsidP="00A254E2">
      <w:pPr>
        <w:jc w:val="both"/>
        <w:rPr>
          <w:lang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18AD28EC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A84402">
        <w:rPr>
          <w:lang w:eastAsia="zh-CN"/>
        </w:rPr>
        <w:t>maintanence issues with</w:t>
      </w:r>
      <w:r w:rsidR="00A84402" w:rsidRPr="00D71420">
        <w:rPr>
          <w:lang w:eastAsia="zh-CN"/>
        </w:rPr>
        <w:t xml:space="preserve"> </w:t>
      </w:r>
      <w:r w:rsidR="00D96B83" w:rsidRPr="00D71420">
        <w:rPr>
          <w:lang w:eastAsia="zh-CN"/>
        </w:rPr>
        <w:t>network energy saving techniques in spatial and power domain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7A9C98D6" w14:textId="77777777" w:rsidR="00EB645F" w:rsidRPr="00CA45B6" w:rsidRDefault="00EB645F" w:rsidP="00EB645F">
      <w:pPr>
        <w:jc w:val="both"/>
        <w:rPr>
          <w:b/>
          <w:bCs/>
          <w:lang w:eastAsia="x-none"/>
        </w:rPr>
      </w:pPr>
      <w:r w:rsidRPr="00CA45B6">
        <w:rPr>
          <w:b/>
          <w:bCs/>
          <w:lang w:eastAsia="x-none"/>
        </w:rPr>
        <w:t>Proposal 1:</w:t>
      </w:r>
    </w:p>
    <w:p w14:paraId="64A0314B" w14:textId="77777777" w:rsidR="00EB645F" w:rsidRDefault="00EB645F" w:rsidP="00EB645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Remove total CSI-RS port in simultaneous NZP-CSI-RS resource related sub-components from FG42-1, FG42-1a, FG42-2, and FG42-a, and create a new FG42-3 that contains CSI-RS port limitations for all spatial and power domain CSI feedback enhancements.</w:t>
      </w:r>
    </w:p>
    <w:p w14:paraId="708FE548" w14:textId="77777777" w:rsidR="00EB645F" w:rsidRDefault="00EB645F" w:rsidP="00EB645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the following value ranges for each sub-component:</w:t>
      </w:r>
    </w:p>
    <w:p w14:paraId="5B5BEF98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simultaneous NZP-CSI-RS resources per CC: 8 ~ 64</w:t>
      </w:r>
    </w:p>
    <w:p w14:paraId="71037E8C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total CSI-RS ports in simultaneous NZP-CSI-RS resources per CC: 32 ~ 256</w:t>
      </w:r>
    </w:p>
    <w:p w14:paraId="2E1AA304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simultaneous NZP-CSI-RS resources in active BWPs across all CCs: 32 ~ 256</w:t>
      </w:r>
    </w:p>
    <w:p w14:paraId="4EECA87E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total CSI-RS ports in simultaneous NZP-CSI-RS resources in active BWPs across all CCs: 32 ~ 256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848"/>
        <w:gridCol w:w="4590"/>
        <w:gridCol w:w="1867"/>
      </w:tblGrid>
      <w:tr w:rsidR="00EB645F" w:rsidRPr="00755949" w14:paraId="3BE86AAF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D405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B363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A233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5213" w14:textId="77777777" w:rsidR="00EB645F" w:rsidRPr="004359A7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Value</w:t>
            </w:r>
          </w:p>
        </w:tc>
      </w:tr>
      <w:tr w:rsidR="00EB645F" w:rsidRPr="00755949" w14:paraId="0A814265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9A33" w14:textId="77777777" w:rsidR="00EB645F" w:rsidRDefault="00EB645F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3</w:t>
            </w:r>
          </w:p>
          <w:p w14:paraId="5E5195DC" w14:textId="092BD2AA" w:rsidR="00493CBE" w:rsidRPr="00755949" w:rsidRDefault="00493CBE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(new)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1467" w14:textId="77777777" w:rsidR="00EB645F" w:rsidRPr="00755949" w:rsidRDefault="00EB645F" w:rsidP="00B4115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Supported maximum number of total CSI-RS ports in simultaneous NZP-CSI-RS resources for any of supported spatial and power domain adaptation with CSI feedback based on sub-configuration(s).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9A72" w14:textId="77777777" w:rsidR="00EB645F" w:rsidRPr="00046A52" w:rsidRDefault="00EB645F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1CA7D7F7" w14:textId="77777777" w:rsidR="00EB645F" w:rsidRPr="00046A52" w:rsidRDefault="00EB645F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6E14DC52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in active BWPs across all CCs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31551B78" w14:textId="77777777" w:rsidR="00EB645F" w:rsidRPr="00046A52" w:rsidRDefault="00EB645F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4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290B90CE" w14:textId="77777777" w:rsidR="00EB645F" w:rsidRPr="00046A52" w:rsidRDefault="00EB645F" w:rsidP="00B411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E9E1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Component-1:</w:t>
            </w:r>
          </w:p>
          <w:p w14:paraId="261F3BAD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131E8D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5 ~ 64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8 ~ 64 </w:t>
            </w:r>
          </w:p>
          <w:p w14:paraId="174114A5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Component-2:</w:t>
            </w:r>
          </w:p>
          <w:p w14:paraId="36C1CBA5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131E8D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 ~ 128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256</w:t>
            </w:r>
          </w:p>
          <w:p w14:paraId="43AE3A47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3:</w:t>
            </w:r>
          </w:p>
          <w:p w14:paraId="0DFE9E9F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373284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 ~ 128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256</w:t>
            </w:r>
          </w:p>
          <w:p w14:paraId="7C17F1A8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4:</w:t>
            </w:r>
          </w:p>
          <w:p w14:paraId="3D9EA734" w14:textId="77777777" w:rsidR="00EB645F" w:rsidRDefault="00EB645F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373284">
              <w:rPr>
                <w:rFonts w:eastAsiaTheme="minorEastAsia"/>
                <w:strike/>
                <w:color w:val="000000" w:themeColor="text1"/>
                <w:sz w:val="18"/>
                <w:szCs w:val="18"/>
                <w:lang w:eastAsia="zh-CN"/>
              </w:rPr>
              <w:t>8 ~ 256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32 ~ 512</w:t>
            </w:r>
          </w:p>
        </w:tc>
      </w:tr>
    </w:tbl>
    <w:p w14:paraId="1BDCE1A1" w14:textId="77777777" w:rsidR="00EB645F" w:rsidRDefault="00EB645F" w:rsidP="00EB645F">
      <w:pPr>
        <w:jc w:val="both"/>
        <w:rPr>
          <w:lang w:eastAsia="x-none"/>
        </w:rPr>
      </w:pPr>
    </w:p>
    <w:p w14:paraId="38CFF842" w14:textId="77777777" w:rsidR="00BE1EDC" w:rsidRPr="00D71420" w:rsidRDefault="00BE1EDC" w:rsidP="000778CA">
      <w:pPr>
        <w:jc w:val="both"/>
      </w:pPr>
    </w:p>
    <w:sectPr w:rsidR="00BE1EDC" w:rsidRPr="00D71420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840F" w14:textId="77777777" w:rsidR="005A10A3" w:rsidRDefault="005A10A3">
      <w:r>
        <w:separator/>
      </w:r>
    </w:p>
  </w:endnote>
  <w:endnote w:type="continuationSeparator" w:id="0">
    <w:p w14:paraId="6E2CFCA7" w14:textId="77777777" w:rsidR="005A10A3" w:rsidRDefault="005A10A3">
      <w:r>
        <w:continuationSeparator/>
      </w:r>
    </w:p>
  </w:endnote>
  <w:endnote w:type="continuationNotice" w:id="1">
    <w:p w14:paraId="58B62161" w14:textId="77777777" w:rsidR="005A10A3" w:rsidRDefault="005A10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871A3" w14:textId="77777777" w:rsidR="005A10A3" w:rsidRDefault="005A10A3">
      <w:r>
        <w:separator/>
      </w:r>
    </w:p>
  </w:footnote>
  <w:footnote w:type="continuationSeparator" w:id="0">
    <w:p w14:paraId="1F174DB6" w14:textId="77777777" w:rsidR="005A10A3" w:rsidRDefault="005A10A3">
      <w:r>
        <w:continuationSeparator/>
      </w:r>
    </w:p>
  </w:footnote>
  <w:footnote w:type="continuationNotice" w:id="1">
    <w:p w14:paraId="778165DD" w14:textId="77777777" w:rsidR="005A10A3" w:rsidRDefault="005A10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07D82"/>
    <w:multiLevelType w:val="hybridMultilevel"/>
    <w:tmpl w:val="554C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8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1"/>
  </w:num>
  <w:num w:numId="2" w16cid:durableId="1008872296">
    <w:abstractNumId w:val="5"/>
  </w:num>
  <w:num w:numId="3" w16cid:durableId="1922257647">
    <w:abstractNumId w:val="7"/>
  </w:num>
  <w:num w:numId="4" w16cid:durableId="145778693">
    <w:abstractNumId w:val="8"/>
  </w:num>
  <w:num w:numId="5" w16cid:durableId="1129204366">
    <w:abstractNumId w:val="10"/>
  </w:num>
  <w:num w:numId="6" w16cid:durableId="1234967717">
    <w:abstractNumId w:val="3"/>
  </w:num>
  <w:num w:numId="7" w16cid:durableId="1629047298">
    <w:abstractNumId w:val="1"/>
  </w:num>
  <w:num w:numId="8" w16cid:durableId="2025865104">
    <w:abstractNumId w:val="12"/>
  </w:num>
  <w:num w:numId="9" w16cid:durableId="1174421708">
    <w:abstractNumId w:val="4"/>
  </w:num>
  <w:num w:numId="10" w16cid:durableId="80765371">
    <w:abstractNumId w:val="9"/>
  </w:num>
  <w:num w:numId="11" w16cid:durableId="47462562">
    <w:abstractNumId w:val="13"/>
  </w:num>
  <w:num w:numId="12" w16cid:durableId="1742676168">
    <w:abstractNumId w:val="6"/>
  </w:num>
  <w:num w:numId="13" w16cid:durableId="1077748688">
    <w:abstractNumId w:val="1"/>
  </w:num>
  <w:num w:numId="14" w16cid:durableId="71978761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94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A52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10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B3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E8D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7DF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5CC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BCC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7B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B7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18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1E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74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284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3B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9A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EDA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CBE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561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DE2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0A3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55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C69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BE9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0D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5A5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0C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949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853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C49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39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11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4B5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555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168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801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11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731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A5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57F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C04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0E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402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76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4F89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7D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18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D5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75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996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5B6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2E6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163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0F93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2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78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063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19C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A26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99D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6C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45F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7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4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basedOn w:val="DefaultParagraphFont"/>
    <w:qFormat/>
    <w:locked/>
    <w:rsid w:val="007559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7EF2C-0541-46D6-BD4F-4EE48E161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49ad96b0-caf3-4f73-a41a-1bfb2e5a4f18"/>
    <ds:schemaRef ds:uri="http://schemas.microsoft.com/office/infopath/2007/PartnerControls"/>
    <ds:schemaRef ds:uri="http://purl.org/dc/elements/1.1/"/>
    <ds:schemaRef ds:uri="a7bc6c04-a6f3-4b85-abcc-278c78dc556b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5203b47-d1d7-4393-ae6d-8c2601aa5758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9766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1438</cp:revision>
  <cp:lastPrinted>2011-11-12T13:49:00Z</cp:lastPrinted>
  <dcterms:created xsi:type="dcterms:W3CDTF">2022-08-12T16:11:00Z</dcterms:created>
  <dcterms:modified xsi:type="dcterms:W3CDTF">2023-09-26T22:32:00Z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